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2C1F1" w14:textId="7B762079" w:rsidR="006B2F86" w:rsidRDefault="00752FA6" w:rsidP="00E71FC3">
      <w:pPr>
        <w:pStyle w:val="NoSpacing"/>
      </w:pPr>
      <w:r>
        <w:rPr>
          <w:u w:val="single"/>
        </w:rPr>
        <w:t>John FUCHYT</w:t>
      </w:r>
      <w:r>
        <w:t xml:space="preserve">      (fl.1404)</w:t>
      </w:r>
    </w:p>
    <w:p w14:paraId="7DC8BFAF" w14:textId="71B3ECF7" w:rsidR="00752FA6" w:rsidRDefault="00752FA6" w:rsidP="00E71FC3">
      <w:pPr>
        <w:pStyle w:val="NoSpacing"/>
      </w:pPr>
      <w:r>
        <w:t>of the diocese of Exeter.</w:t>
      </w:r>
    </w:p>
    <w:p w14:paraId="1E96B79E" w14:textId="170EF3DB" w:rsidR="00752FA6" w:rsidRDefault="00752FA6" w:rsidP="00E71FC3">
      <w:pPr>
        <w:pStyle w:val="NoSpacing"/>
      </w:pPr>
    </w:p>
    <w:p w14:paraId="33ADC8AA" w14:textId="2CF7ECC3" w:rsidR="00752FA6" w:rsidRDefault="00752FA6" w:rsidP="00E71FC3">
      <w:pPr>
        <w:pStyle w:val="NoSpacing"/>
      </w:pPr>
    </w:p>
    <w:p w14:paraId="3E42C7DC" w14:textId="2E4F8CFD" w:rsidR="00752FA6" w:rsidRDefault="00752FA6" w:rsidP="00E71FC3">
      <w:pPr>
        <w:pStyle w:val="NoSpacing"/>
      </w:pPr>
      <w:r>
        <w:t>23 Aug.1404</w:t>
      </w:r>
      <w:r>
        <w:tab/>
        <w:t>He was ordained to his first tonsure in Ashburton, Devon.</w:t>
      </w:r>
    </w:p>
    <w:p w14:paraId="3CE097C0" w14:textId="07039F85" w:rsidR="00752FA6" w:rsidRDefault="00752FA6" w:rsidP="00E71FC3">
      <w:pPr>
        <w:pStyle w:val="NoSpacing"/>
      </w:pPr>
      <w:r>
        <w:tab/>
      </w:r>
      <w:r>
        <w:tab/>
        <w:t>(“Stafford Register” pp.431 and 425)</w:t>
      </w:r>
    </w:p>
    <w:p w14:paraId="310B6B16" w14:textId="1E18068F" w:rsidR="00752FA6" w:rsidRDefault="00752FA6" w:rsidP="00E71FC3">
      <w:pPr>
        <w:pStyle w:val="NoSpacing"/>
      </w:pPr>
    </w:p>
    <w:p w14:paraId="1AC04E14" w14:textId="5E801C99" w:rsidR="00752FA6" w:rsidRDefault="00752FA6" w:rsidP="00E71FC3">
      <w:pPr>
        <w:pStyle w:val="NoSpacing"/>
      </w:pPr>
    </w:p>
    <w:p w14:paraId="73D5F06C" w14:textId="5BFB7032" w:rsidR="00752FA6" w:rsidRPr="00752FA6" w:rsidRDefault="00752FA6" w:rsidP="00E71FC3">
      <w:pPr>
        <w:pStyle w:val="NoSpacing"/>
      </w:pPr>
      <w:r>
        <w:t>9 August 2019</w:t>
      </w:r>
      <w:bookmarkStart w:id="0" w:name="_GoBack"/>
      <w:bookmarkEnd w:id="0"/>
    </w:p>
    <w:sectPr w:rsidR="00752FA6" w:rsidRPr="00752F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962A5" w14:textId="77777777" w:rsidR="00752FA6" w:rsidRDefault="00752FA6" w:rsidP="00E71FC3">
      <w:pPr>
        <w:spacing w:after="0" w:line="240" w:lineRule="auto"/>
      </w:pPr>
      <w:r>
        <w:separator/>
      </w:r>
    </w:p>
  </w:endnote>
  <w:endnote w:type="continuationSeparator" w:id="0">
    <w:p w14:paraId="45ED679D" w14:textId="77777777" w:rsidR="00752FA6" w:rsidRDefault="00752F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031A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0AA6E" w14:textId="77777777" w:rsidR="00752FA6" w:rsidRDefault="00752FA6" w:rsidP="00E71FC3">
      <w:pPr>
        <w:spacing w:after="0" w:line="240" w:lineRule="auto"/>
      </w:pPr>
      <w:r>
        <w:separator/>
      </w:r>
    </w:p>
  </w:footnote>
  <w:footnote w:type="continuationSeparator" w:id="0">
    <w:p w14:paraId="2D7F88D7" w14:textId="77777777" w:rsidR="00752FA6" w:rsidRDefault="00752F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FA6"/>
    <w:rsid w:val="001A7C09"/>
    <w:rsid w:val="00577BD5"/>
    <w:rsid w:val="00656CBA"/>
    <w:rsid w:val="006A1F77"/>
    <w:rsid w:val="00733BE7"/>
    <w:rsid w:val="00752FA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3893D"/>
  <w15:chartTrackingRefBased/>
  <w15:docId w15:val="{CF422DD5-8533-4054-9535-FE3FB152F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2019-08-09T20:51:00Z</dcterms:created>
  <dcterms:modified xsi:type="dcterms:W3CDTF">2019-08-09T20:53:00Z</dcterms:modified>
</cp:coreProperties>
</file>